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A07" w:rsidRPr="00BA501B" w:rsidRDefault="00634A07" w:rsidP="00D9591A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A501B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634A07" w:rsidRPr="00BA501B" w:rsidRDefault="00634A07" w:rsidP="00D9591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634A07" w:rsidRPr="00BA501B" w:rsidRDefault="00634A07" w:rsidP="00D9591A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BA501B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634A07" w:rsidRPr="00BA501B" w:rsidRDefault="00634A07" w:rsidP="00D9591A">
      <w:pPr>
        <w:rPr>
          <w:rFonts w:ascii="Times New Roman" w:hAnsi="Times New Roman" w:cs="Times New Roman"/>
        </w:rPr>
      </w:pPr>
      <w:r w:rsidRPr="00BA501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27.09.2023</w:t>
      </w:r>
      <w:r w:rsidRPr="00BA501B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192</w:t>
      </w:r>
    </w:p>
    <w:p w:rsidR="00634A07" w:rsidRDefault="00634A07" w:rsidP="00D9591A">
      <w:pPr>
        <w:rPr>
          <w:rFonts w:ascii="Times New Roman" w:hAnsi="Times New Roman" w:cs="Times New Roman"/>
        </w:rPr>
      </w:pPr>
      <w:r w:rsidRPr="00BA501B">
        <w:rPr>
          <w:rFonts w:ascii="Times New Roman" w:hAnsi="Times New Roman" w:cs="Times New Roman"/>
        </w:rPr>
        <w:t>г. Унеча, Брянской области</w:t>
      </w:r>
    </w:p>
    <w:p w:rsidR="00634A07" w:rsidRPr="00F36058" w:rsidRDefault="00634A07" w:rsidP="00F36058">
      <w:pPr>
        <w:spacing w:after="0"/>
        <w:rPr>
          <w:sz w:val="10"/>
          <w:szCs w:val="10"/>
        </w:rPr>
      </w:pPr>
    </w:p>
    <w:p w:rsidR="00634A07" w:rsidRDefault="00634A07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внесении изменений в постановление</w:t>
      </w:r>
    </w:p>
    <w:p w:rsidR="00634A07" w:rsidRDefault="00634A07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Унечского </w:t>
      </w:r>
      <w:r w:rsidRPr="00BA501B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</w:p>
    <w:p w:rsidR="00634A07" w:rsidRDefault="00634A07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14.04.2021г. № 77</w:t>
      </w:r>
    </w:p>
    <w:p w:rsidR="00634A07" w:rsidRPr="00BA501B" w:rsidRDefault="00634A07" w:rsidP="00D9591A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</w:p>
    <w:p w:rsidR="00634A07" w:rsidRPr="00BA501B" w:rsidRDefault="00634A07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 w:rsidRPr="00BA501B">
        <w:rPr>
          <w:rFonts w:ascii="Times New Roman" w:hAnsi="Times New Roman" w:cs="Times New Roman"/>
          <w:sz w:val="24"/>
          <w:szCs w:val="24"/>
        </w:rPr>
        <w:t xml:space="preserve">            В соответствии со статьей 8, частью 3 статьи 42 Устава муниципального образования «Унечский муниципальный район Брянской области», в связи с произошедшими кадровыми изменениями,</w:t>
      </w:r>
    </w:p>
    <w:p w:rsidR="00634A07" w:rsidRPr="00BA501B" w:rsidRDefault="00634A07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 w:rsidRPr="00BA501B">
        <w:rPr>
          <w:rFonts w:ascii="Times New Roman" w:hAnsi="Times New Roman" w:cs="Times New Roman"/>
          <w:sz w:val="28"/>
          <w:szCs w:val="28"/>
        </w:rPr>
        <w:t xml:space="preserve">          ПОСТАНОВЛЯЮ:</w:t>
      </w:r>
    </w:p>
    <w:p w:rsidR="00634A07" w:rsidRDefault="00634A07" w:rsidP="00D9591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501B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Внести в Приложение № 1 к постановлению администрации Унечского района от 14.04.2021г. № 77 «О постоянно действующей комиссии по охране труда Унечского муниципального района» (в редакции постановления от 16.09.2021 № 247) следующие изменения:</w:t>
      </w:r>
    </w:p>
    <w:p w:rsidR="00634A07" w:rsidRDefault="00634A07" w:rsidP="00D9591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Вывести из состава </w:t>
      </w:r>
      <w:r w:rsidRPr="00F51EA9">
        <w:rPr>
          <w:rFonts w:ascii="Times New Roman" w:hAnsi="Times New Roman" w:cs="Times New Roman"/>
          <w:sz w:val="24"/>
          <w:szCs w:val="24"/>
        </w:rPr>
        <w:t>постоянно действующей комиссии по охране труда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Сверделко Валентину Владимировну, Пилипушко Елену Ивановну, Шкроб Людмилу Григорьевну.</w:t>
      </w:r>
    </w:p>
    <w:p w:rsidR="00634A07" w:rsidRDefault="00634A07" w:rsidP="00E269DF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Ввести в состав </w:t>
      </w:r>
      <w:r w:rsidRPr="008B005A">
        <w:rPr>
          <w:rFonts w:ascii="Times New Roman" w:hAnsi="Times New Roman" w:cs="Times New Roman"/>
          <w:sz w:val="24"/>
          <w:szCs w:val="24"/>
        </w:rPr>
        <w:t xml:space="preserve">постоянно действующей комиссии по охране труда Унечского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>в качестве заместителя председателя комиссии – заместителя главы администрации Унечского района Козыреву Галину Владимировну.</w:t>
      </w:r>
    </w:p>
    <w:p w:rsidR="00634A07" w:rsidRDefault="00634A07" w:rsidP="00545EF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Ввести в состав </w:t>
      </w:r>
      <w:r w:rsidRPr="008B005A">
        <w:rPr>
          <w:rFonts w:ascii="Times New Roman" w:hAnsi="Times New Roman" w:cs="Times New Roman"/>
          <w:sz w:val="24"/>
          <w:szCs w:val="24"/>
        </w:rPr>
        <w:t xml:space="preserve">постоянно действующей комиссии по охране труда Унечского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>в качестве секретаря комиссии – ведущего инспектора сектора экономического анализа и прогнозирования Коротя Наталью Михайловну.</w:t>
      </w:r>
    </w:p>
    <w:p w:rsidR="00634A07" w:rsidRDefault="00634A07" w:rsidP="00545EF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34A07" w:rsidRPr="00BA501B" w:rsidRDefault="00634A07" w:rsidP="00545EF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4A07" w:rsidRDefault="00634A07" w:rsidP="00CB1A4E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 района                                                                                               А.М. Кусков</w:t>
      </w:r>
    </w:p>
    <w:p w:rsidR="00634A07" w:rsidRDefault="00634A07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Default="00634A07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Default="00634A07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Default="00634A07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Default="00634A07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Default="00634A07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Default="00634A07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Default="00634A07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Default="00634A07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Default="00634A07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Default="00634A07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Default="00634A07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Default="00634A07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Default="00634A07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Pr="00780B36" w:rsidRDefault="00634A07" w:rsidP="00780B3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Утвержден</w:t>
      </w:r>
    </w:p>
    <w:p w:rsidR="00634A07" w:rsidRPr="00780B36" w:rsidRDefault="00634A07" w:rsidP="00780B3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постановлением администрации</w:t>
      </w:r>
    </w:p>
    <w:p w:rsidR="00634A07" w:rsidRPr="00780B36" w:rsidRDefault="00634A07" w:rsidP="00780B36">
      <w:pPr>
        <w:tabs>
          <w:tab w:val="left" w:pos="636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Унечского района </w:t>
      </w:r>
    </w:p>
    <w:p w:rsidR="00634A07" w:rsidRPr="00780B36" w:rsidRDefault="00634A07" w:rsidP="00780B36">
      <w:pPr>
        <w:tabs>
          <w:tab w:val="left" w:pos="636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№</w:t>
      </w:r>
      <w:r>
        <w:rPr>
          <w:rFonts w:ascii="Times New Roman" w:hAnsi="Times New Roman" w:cs="Times New Roman"/>
          <w:sz w:val="24"/>
          <w:szCs w:val="24"/>
          <w:lang w:eastAsia="ru-RU"/>
        </w:rPr>
        <w:t>192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от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27.09.2023</w:t>
      </w:r>
    </w:p>
    <w:p w:rsidR="00634A07" w:rsidRPr="00780B36" w:rsidRDefault="00634A07" w:rsidP="00780B36">
      <w:pPr>
        <w:tabs>
          <w:tab w:val="left" w:pos="636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Pr="00F935C0" w:rsidRDefault="00634A07" w:rsidP="00780B36">
      <w:pPr>
        <w:tabs>
          <w:tab w:val="left" w:pos="6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35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СОСТАВ</w:t>
      </w:r>
    </w:p>
    <w:p w:rsidR="00634A07" w:rsidRPr="00F935C0" w:rsidRDefault="00634A07" w:rsidP="00780B36">
      <w:pPr>
        <w:tabs>
          <w:tab w:val="left" w:pos="6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35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комиссии по делам несовершеннолетних и защите их прав при администрации Унечского района</w:t>
      </w:r>
    </w:p>
    <w:p w:rsidR="00634A07" w:rsidRPr="00780B36" w:rsidRDefault="00634A07" w:rsidP="00780B36">
      <w:pPr>
        <w:tabs>
          <w:tab w:val="left" w:pos="63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Pr="00780B36" w:rsidRDefault="00634A07" w:rsidP="00780B36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1.К</w:t>
      </w:r>
      <w:r>
        <w:rPr>
          <w:rFonts w:ascii="Times New Roman" w:hAnsi="Times New Roman" w:cs="Times New Roman"/>
          <w:sz w:val="24"/>
          <w:szCs w:val="24"/>
          <w:lang w:eastAsia="ru-RU"/>
        </w:rPr>
        <w:t>озырева Галина Владимировна -  заместитель главы администрации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             </w:t>
      </w:r>
    </w:p>
    <w:p w:rsidR="00634A07" w:rsidRDefault="00634A07" w:rsidP="00780B36">
      <w:pPr>
        <w:tabs>
          <w:tab w:val="left" w:pos="3660"/>
          <w:tab w:val="left" w:pos="4308"/>
          <w:tab w:val="left" w:pos="636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  <w:t>района, председатель комиссии;</w:t>
      </w:r>
    </w:p>
    <w:p w:rsidR="00634A07" w:rsidRDefault="00634A07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2.Хребтович Татьяна </w:t>
      </w:r>
    </w:p>
    <w:p w:rsidR="00634A07" w:rsidRDefault="00634A07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Александровна                              -  и.о. обязанности начальника управления образования</w:t>
      </w:r>
    </w:p>
    <w:p w:rsidR="00634A07" w:rsidRPr="00780B36" w:rsidRDefault="00634A07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Унечского района, заместитель председателя </w:t>
      </w:r>
    </w:p>
    <w:p w:rsidR="00634A07" w:rsidRPr="00780B36" w:rsidRDefault="00634A07" w:rsidP="00194B89">
      <w:pPr>
        <w:tabs>
          <w:tab w:val="left" w:pos="3768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Комиссии;</w:t>
      </w:r>
    </w:p>
    <w:p w:rsidR="00634A07" w:rsidRDefault="00634A07" w:rsidP="00D907AE">
      <w:pPr>
        <w:tabs>
          <w:tab w:val="left" w:pos="3660"/>
          <w:tab w:val="left" w:pos="4308"/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.Кубарева Оксана Анатольевна    -  ведущий специалист сектора по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обеспечению       </w:t>
      </w:r>
    </w:p>
    <w:p w:rsidR="00634A07" w:rsidRPr="00780B36" w:rsidRDefault="00634A07" w:rsidP="00D907AE">
      <w:pPr>
        <w:tabs>
          <w:tab w:val="left" w:pos="3660"/>
          <w:tab w:val="left" w:pos="4308"/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деятельности комиссии по делам несовершеннолетних</w:t>
      </w:r>
    </w:p>
    <w:p w:rsidR="00634A07" w:rsidRDefault="00634A07" w:rsidP="00780B36">
      <w:pPr>
        <w:tabs>
          <w:tab w:val="left" w:pos="2124"/>
          <w:tab w:val="left" w:pos="2832"/>
          <w:tab w:val="left" w:pos="36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и защите их прав администрации Унечского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района, </w:t>
      </w:r>
    </w:p>
    <w:p w:rsidR="00634A07" w:rsidRPr="00780B36" w:rsidRDefault="00634A07" w:rsidP="00780B36">
      <w:pPr>
        <w:tabs>
          <w:tab w:val="left" w:pos="2124"/>
          <w:tab w:val="left" w:pos="2832"/>
          <w:tab w:val="left" w:pos="36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секретарь комиссии;</w:t>
      </w:r>
    </w:p>
    <w:p w:rsidR="00634A07" w:rsidRDefault="00634A07" w:rsidP="00780B36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Default="00634A07" w:rsidP="002C2377">
      <w:pPr>
        <w:tabs>
          <w:tab w:val="left" w:pos="708"/>
          <w:tab w:val="left" w:pos="1416"/>
          <w:tab w:val="left" w:pos="2124"/>
          <w:tab w:val="left" w:pos="2832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Члены комиссии:</w:t>
      </w:r>
    </w:p>
    <w:p w:rsidR="00634A07" w:rsidRDefault="00634A07" w:rsidP="002C2377">
      <w:pPr>
        <w:tabs>
          <w:tab w:val="left" w:pos="708"/>
          <w:tab w:val="left" w:pos="1416"/>
          <w:tab w:val="left" w:pos="2124"/>
          <w:tab w:val="left" w:pos="2832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Default="00634A07" w:rsidP="002C2377">
      <w:pPr>
        <w:tabs>
          <w:tab w:val="left" w:pos="708"/>
          <w:tab w:val="left" w:pos="1416"/>
          <w:tab w:val="left" w:pos="2124"/>
          <w:tab w:val="left" w:pos="2832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Полуботко Ирина </w:t>
      </w:r>
    </w:p>
    <w:p w:rsidR="00634A07" w:rsidRPr="00780B36" w:rsidRDefault="00634A07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Анатольевна-      заведующий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сектор</w:t>
      </w:r>
      <w:r>
        <w:rPr>
          <w:rFonts w:ascii="Times New Roman" w:hAnsi="Times New Roman" w:cs="Times New Roman"/>
          <w:sz w:val="24"/>
          <w:szCs w:val="24"/>
          <w:lang w:eastAsia="ru-RU"/>
        </w:rPr>
        <w:t>ом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по делам семьи, охране </w:t>
      </w:r>
    </w:p>
    <w:p w:rsidR="00634A07" w:rsidRPr="00780B36" w:rsidRDefault="00634A07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материнства и детства, демографии,</w:t>
      </w:r>
    </w:p>
    <w:p w:rsidR="00634A07" w:rsidRPr="00780B36" w:rsidRDefault="00634A07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опеке и попечительству администрации </w:t>
      </w:r>
    </w:p>
    <w:p w:rsidR="00634A07" w:rsidRPr="00780B36" w:rsidRDefault="00634A07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Унечского района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(по согласованию)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34A07" w:rsidRDefault="00634A07" w:rsidP="002C2377">
      <w:pPr>
        <w:tabs>
          <w:tab w:val="left" w:pos="708"/>
          <w:tab w:val="left" w:pos="1416"/>
          <w:tab w:val="left" w:pos="2124"/>
          <w:tab w:val="left" w:pos="2832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Default="00634A07" w:rsidP="002C2377">
      <w:pPr>
        <w:tabs>
          <w:tab w:val="left" w:pos="708"/>
          <w:tab w:val="left" w:pos="1416"/>
          <w:tab w:val="left" w:pos="2124"/>
          <w:tab w:val="left" w:pos="2832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Default="00634A07" w:rsidP="000467EA">
      <w:pPr>
        <w:tabs>
          <w:tab w:val="left" w:pos="708"/>
          <w:tab w:val="left" w:pos="1416"/>
          <w:tab w:val="left" w:pos="3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 Баранова Ирина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-    ведущий специалист управления образования</w:t>
      </w:r>
    </w:p>
    <w:p w:rsidR="00634A07" w:rsidRPr="00780B36" w:rsidRDefault="00634A07" w:rsidP="002C2377">
      <w:pPr>
        <w:tabs>
          <w:tab w:val="left" w:pos="708"/>
          <w:tab w:val="left" w:pos="1416"/>
          <w:tab w:val="left" w:pos="2124"/>
          <w:tab w:val="left" w:pos="2832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Михайловна                                   Унечского района (по согласованию);</w:t>
      </w:r>
    </w:p>
    <w:p w:rsidR="00634A07" w:rsidRPr="00780B36" w:rsidRDefault="00634A07" w:rsidP="00780B36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Pr="00780B36" w:rsidRDefault="00634A07" w:rsidP="00780B36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.Кузьмицкая Наталья </w:t>
      </w:r>
    </w:p>
    <w:p w:rsidR="00634A07" w:rsidRDefault="00634A07" w:rsidP="00780B36">
      <w:pPr>
        <w:tabs>
          <w:tab w:val="left" w:pos="708"/>
          <w:tab w:val="left" w:pos="1416"/>
          <w:tab w:val="left" w:pos="2124"/>
          <w:tab w:val="left" w:pos="2832"/>
          <w:tab w:val="left" w:pos="3261"/>
          <w:tab w:val="left" w:pos="3828"/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Геннади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евна                                 -   заместитель директора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«Унечский техникум         </w:t>
      </w:r>
    </w:p>
    <w:p w:rsidR="00634A07" w:rsidRPr="00780B36" w:rsidRDefault="00634A07" w:rsidP="00B7083B">
      <w:pPr>
        <w:tabs>
          <w:tab w:val="left" w:pos="708"/>
          <w:tab w:val="left" w:pos="1416"/>
          <w:tab w:val="left" w:pos="2124"/>
          <w:tab w:val="left" w:pos="2832"/>
          <w:tab w:val="left" w:pos="3261"/>
          <w:tab w:val="left" w:pos="3828"/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отраслевых технологий и транспортаи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Героя              </w:t>
      </w:r>
    </w:p>
    <w:p w:rsidR="00634A07" w:rsidRPr="00780B36" w:rsidRDefault="00634A07" w:rsidP="00B7083B">
      <w:pPr>
        <w:tabs>
          <w:tab w:val="left" w:pos="3686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России А.В. Рассказы</w:t>
      </w:r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(по согласованию);</w:t>
      </w:r>
    </w:p>
    <w:p w:rsidR="00634A07" w:rsidRPr="00780B36" w:rsidRDefault="00634A07" w:rsidP="00780B36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.Дроздова Оксана             </w:t>
      </w:r>
    </w:p>
    <w:p w:rsidR="00634A07" w:rsidRDefault="00634A07" w:rsidP="00B7083B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Николаевна                                  -    директор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государственного казенного учреждения                </w:t>
      </w:r>
    </w:p>
    <w:p w:rsidR="00634A07" w:rsidRPr="00780B36" w:rsidRDefault="00634A07" w:rsidP="00B7083B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«Центр занятости населения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района»</w:t>
      </w:r>
    </w:p>
    <w:p w:rsidR="00634A07" w:rsidRPr="00780B36" w:rsidRDefault="00634A07" w:rsidP="00B7083B">
      <w:pPr>
        <w:tabs>
          <w:tab w:val="left" w:pos="3828"/>
          <w:tab w:val="left" w:pos="636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(по согласованию);</w:t>
      </w:r>
    </w:p>
    <w:p w:rsidR="00634A07" w:rsidRPr="00780B36" w:rsidRDefault="00634A07" w:rsidP="00780B36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.Шлягина Оксана</w:t>
      </w:r>
    </w:p>
    <w:p w:rsidR="00634A07" w:rsidRDefault="00634A07" w:rsidP="00780B36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Владимировна                            -     районный педиатр </w:t>
      </w:r>
      <w:r>
        <w:rPr>
          <w:rFonts w:ascii="Times New Roman" w:hAnsi="Times New Roman" w:cs="Times New Roman"/>
          <w:sz w:val="24"/>
          <w:szCs w:val="24"/>
          <w:lang w:eastAsia="ru-RU"/>
        </w:rPr>
        <w:t>государственного бюджетного</w:t>
      </w:r>
    </w:p>
    <w:p w:rsidR="00634A07" w:rsidRPr="00780B36" w:rsidRDefault="00634A07" w:rsidP="00A4724F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учреждения здравоохранения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«Унечская ЦРБ»</w:t>
      </w:r>
    </w:p>
    <w:p w:rsidR="00634A07" w:rsidRPr="00780B36" w:rsidRDefault="00634A07" w:rsidP="00A4724F">
      <w:pPr>
        <w:tabs>
          <w:tab w:val="left" w:pos="3696"/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(по согласованию);</w:t>
      </w:r>
    </w:p>
    <w:p w:rsidR="00634A07" w:rsidRDefault="00634A07" w:rsidP="00A4724F">
      <w:pPr>
        <w:tabs>
          <w:tab w:val="left" w:pos="374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Pr="00780B36" w:rsidRDefault="00634A07" w:rsidP="00780B36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 Пивченко Наталья</w:t>
      </w:r>
    </w:p>
    <w:p w:rsidR="00634A07" w:rsidRDefault="00634A07" w:rsidP="00780B36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Петровна                                   -      директор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государственного бюджетного учреждения </w:t>
      </w:r>
    </w:p>
    <w:p w:rsidR="00634A07" w:rsidRDefault="00634A07" w:rsidP="00A4724F">
      <w:pPr>
        <w:tabs>
          <w:tab w:val="left" w:pos="37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социального обслуживания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«Социальныйприют для</w:t>
      </w:r>
    </w:p>
    <w:p w:rsidR="00634A07" w:rsidRDefault="00634A07" w:rsidP="00A4724F">
      <w:pPr>
        <w:tabs>
          <w:tab w:val="left" w:pos="381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детей и подростков Унечского района»</w:t>
      </w:r>
    </w:p>
    <w:p w:rsidR="00634A07" w:rsidRDefault="00634A07" w:rsidP="00A4724F">
      <w:pPr>
        <w:tabs>
          <w:tab w:val="left" w:pos="3816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(по согласованию);   </w:t>
      </w:r>
    </w:p>
    <w:p w:rsidR="00634A07" w:rsidRDefault="00634A07" w:rsidP="00A4724F">
      <w:pPr>
        <w:tabs>
          <w:tab w:val="left" w:pos="381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Pr="00780B36" w:rsidRDefault="00634A07" w:rsidP="00A4724F">
      <w:pPr>
        <w:tabs>
          <w:tab w:val="left" w:pos="381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.Нужнова Марина</w:t>
      </w:r>
    </w:p>
    <w:p w:rsidR="00634A07" w:rsidRDefault="00634A07" w:rsidP="00A4724F">
      <w:pPr>
        <w:tabs>
          <w:tab w:val="left" w:pos="381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Викторовна                                -      начальник отдела культуры администрации </w:t>
      </w:r>
    </w:p>
    <w:p w:rsidR="00634A07" w:rsidRPr="00780B36" w:rsidRDefault="00634A07" w:rsidP="00A4724F">
      <w:pPr>
        <w:tabs>
          <w:tab w:val="left" w:pos="381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Унечского района (по согласованию);</w:t>
      </w:r>
    </w:p>
    <w:p w:rsidR="00634A07" w:rsidRDefault="00634A07" w:rsidP="00A4724F">
      <w:pPr>
        <w:tabs>
          <w:tab w:val="left" w:pos="3672"/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Pr="00780B36" w:rsidRDefault="00634A07" w:rsidP="008E1035">
      <w:pPr>
        <w:tabs>
          <w:tab w:val="left" w:pos="3686"/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11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.Безрученко Наталья </w:t>
      </w:r>
    </w:p>
    <w:p w:rsidR="00634A07" w:rsidRPr="00780B36" w:rsidRDefault="00634A07" w:rsidP="00A4724F">
      <w:pPr>
        <w:tabs>
          <w:tab w:val="left" w:pos="3672"/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Евгеньевна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-  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заведующий отделением помощи семье, женщинам и </w:t>
      </w:r>
    </w:p>
    <w:p w:rsidR="00634A07" w:rsidRPr="00780B36" w:rsidRDefault="00634A07" w:rsidP="00A4724F">
      <w:pPr>
        <w:tabs>
          <w:tab w:val="left" w:pos="3672"/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детям, оказавшимся в трудной жизненной ситуации</w:t>
      </w:r>
    </w:p>
    <w:p w:rsidR="00634A07" w:rsidRDefault="00634A07" w:rsidP="00687C2C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>государственного бюджетного учреждения</w:t>
      </w:r>
    </w:p>
    <w:p w:rsidR="00634A07" w:rsidRDefault="00634A07" w:rsidP="00687C2C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«Комплексный центр социального    обслуживания</w:t>
      </w:r>
    </w:p>
    <w:p w:rsidR="00634A07" w:rsidRPr="00780B36" w:rsidRDefault="00634A07" w:rsidP="00687C2C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населения Унечского района»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(по согласованию);</w:t>
      </w:r>
    </w:p>
    <w:p w:rsidR="00634A07" w:rsidRPr="00780B36" w:rsidRDefault="00634A07" w:rsidP="00A4724F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.Кошко Евгения </w:t>
      </w:r>
    </w:p>
    <w:p w:rsidR="00634A07" w:rsidRPr="00780B36" w:rsidRDefault="00634A07" w:rsidP="00A4724F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Станиславовна                        -       ведущий инспектор управления образования</w:t>
      </w:r>
    </w:p>
    <w:p w:rsidR="00634A07" w:rsidRPr="00780B36" w:rsidRDefault="00634A07" w:rsidP="00A4724F">
      <w:pPr>
        <w:tabs>
          <w:tab w:val="left" w:pos="2124"/>
          <w:tab w:val="left" w:pos="2832"/>
          <w:tab w:val="left" w:pos="3552"/>
          <w:tab w:val="left" w:pos="391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администрации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Унечского района</w:t>
      </w:r>
    </w:p>
    <w:p w:rsidR="00634A07" w:rsidRDefault="00634A07" w:rsidP="00A4724F">
      <w:pPr>
        <w:tabs>
          <w:tab w:val="left" w:pos="355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(по согласованию);</w:t>
      </w:r>
    </w:p>
    <w:p w:rsidR="00634A07" w:rsidRPr="00780B36" w:rsidRDefault="00634A07" w:rsidP="00A4724F">
      <w:pPr>
        <w:tabs>
          <w:tab w:val="left" w:pos="2124"/>
          <w:tab w:val="left" w:pos="2832"/>
          <w:tab w:val="left" w:pos="391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13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.Семченко Станислав</w:t>
      </w:r>
    </w:p>
    <w:p w:rsidR="00634A07" w:rsidRPr="00780B36" w:rsidRDefault="00634A07" w:rsidP="00A4724F">
      <w:pPr>
        <w:tabs>
          <w:tab w:val="left" w:pos="2124"/>
          <w:tab w:val="left" w:pos="2832"/>
          <w:tab w:val="left" w:pos="391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Вячеславович                            -       старший инспектор отдела надзорной деятельности и</w:t>
      </w:r>
    </w:p>
    <w:p w:rsidR="00634A07" w:rsidRDefault="00634A07" w:rsidP="00A4724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профилактической работы по Унечскому району  </w:t>
      </w:r>
    </w:p>
    <w:p w:rsidR="00634A07" w:rsidRPr="00780B36" w:rsidRDefault="00634A07" w:rsidP="00A4724F">
      <w:pPr>
        <w:tabs>
          <w:tab w:val="left" w:pos="3828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(по согласованию);</w:t>
      </w:r>
    </w:p>
    <w:p w:rsidR="00634A07" w:rsidRPr="00780B36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14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.Ручко Светлана</w:t>
      </w:r>
    </w:p>
    <w:p w:rsidR="00634A07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Николаевна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-       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социальный педагог </w:t>
      </w:r>
      <w:r>
        <w:rPr>
          <w:rFonts w:ascii="Times New Roman" w:hAnsi="Times New Roman" w:cs="Times New Roman"/>
          <w:sz w:val="24"/>
          <w:szCs w:val="24"/>
          <w:lang w:eastAsia="ru-RU"/>
        </w:rPr>
        <w:t>муниципального</w:t>
      </w:r>
    </w:p>
    <w:p w:rsidR="00634A07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бюджетного учреждения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eastAsia="ru-RU"/>
        </w:rPr>
        <w:t>Центр психолого-</w:t>
      </w:r>
    </w:p>
    <w:p w:rsidR="00634A07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педагогической, медицинской и социальной</w:t>
      </w:r>
    </w:p>
    <w:p w:rsidR="00634A07" w:rsidRPr="00780B36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помощи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Унечского района</w:t>
      </w:r>
    </w:p>
    <w:p w:rsidR="00634A07" w:rsidRPr="00780B36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(по согласованию);</w:t>
      </w:r>
    </w:p>
    <w:p w:rsidR="00634A07" w:rsidRPr="00780B36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15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.Прадед Николай</w:t>
      </w:r>
    </w:p>
    <w:p w:rsidR="00634A07" w:rsidRPr="00780B36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Дмитриевич                             -         заместитель начальника полиции МО МВД России           </w:t>
      </w:r>
    </w:p>
    <w:p w:rsidR="00634A07" w:rsidRPr="00780B36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  <w:t>«Унечский», подполковник полиции</w:t>
      </w:r>
    </w:p>
    <w:p w:rsidR="00634A07" w:rsidRPr="00780B36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(по согласованию);</w:t>
      </w:r>
    </w:p>
    <w:p w:rsidR="00634A07" w:rsidRPr="00780B36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16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.Кравченко Ольга</w:t>
      </w:r>
    </w:p>
    <w:p w:rsidR="00634A07" w:rsidRPr="00780B36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Вячеславовна                          -          начальник Унечского межмуниципального филиала</w:t>
      </w:r>
    </w:p>
    <w:p w:rsidR="00634A07" w:rsidRPr="00780B36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ФКУ УИИ УФСИН России по Брянской области,</w:t>
      </w:r>
    </w:p>
    <w:p w:rsidR="00634A07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подполковник внутренней службы</w:t>
      </w:r>
    </w:p>
    <w:p w:rsidR="00634A07" w:rsidRPr="00780B36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(по согласованию);</w:t>
      </w:r>
    </w:p>
    <w:p w:rsidR="00634A07" w:rsidRPr="00780B36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17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.Кускова Екатерина</w:t>
      </w:r>
    </w:p>
    <w:p w:rsidR="00634A07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Александровна                       -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старший инспектор направления </w:t>
      </w:r>
    </w:p>
    <w:p w:rsidR="00634A07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по делам несовершеннолетним</w:t>
      </w:r>
    </w:p>
    <w:p w:rsidR="00634A07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линейного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отдела полиции на ж.д. ст.Унеча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майор </w:t>
      </w:r>
    </w:p>
    <w:p w:rsidR="00634A07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полиции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, (по согласованию);</w:t>
      </w:r>
    </w:p>
    <w:p w:rsidR="00634A07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18.Мироненко Татьяна</w:t>
      </w:r>
    </w:p>
    <w:p w:rsidR="00634A07" w:rsidRPr="00780B36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Васильевна                             -          старший инспектор ОПДН МО МВД России                  </w:t>
      </w:r>
    </w:p>
    <w:p w:rsidR="00634A07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«Унечский», капитан полиции (по согласованию);</w:t>
      </w:r>
    </w:p>
    <w:p w:rsidR="00634A07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Default="00634A07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Pr="00780B36" w:rsidRDefault="00634A07" w:rsidP="000467EA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19.Черникова Елена                  -          советник директора по воспитанию и                     </w:t>
      </w:r>
    </w:p>
    <w:p w:rsidR="00634A07" w:rsidRDefault="00634A07" w:rsidP="000467EA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Андреевна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взаимодействию с общественными</w:t>
      </w:r>
    </w:p>
    <w:p w:rsidR="00634A07" w:rsidRDefault="00634A07" w:rsidP="000467EA">
      <w:pPr>
        <w:tabs>
          <w:tab w:val="left" w:pos="3828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объединениями МОУ СОШ №5 (по согласованию);</w:t>
      </w:r>
    </w:p>
    <w:p w:rsidR="00634A07" w:rsidRDefault="00634A07" w:rsidP="000467EA">
      <w:pPr>
        <w:tabs>
          <w:tab w:val="left" w:pos="3828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Default="00634A07" w:rsidP="00754589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20. Вайтенок Наталья </w:t>
      </w:r>
    </w:p>
    <w:p w:rsidR="00634A07" w:rsidRPr="00780B36" w:rsidRDefault="00634A07" w:rsidP="00754589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Валентиновна-          советник директора по воспитанию и                     </w:t>
      </w:r>
    </w:p>
    <w:p w:rsidR="00634A07" w:rsidRDefault="00634A07" w:rsidP="00754589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взаимодействию с общественными</w:t>
      </w:r>
    </w:p>
    <w:p w:rsidR="00634A07" w:rsidRPr="00780B36" w:rsidRDefault="00634A07" w:rsidP="00F935C0">
      <w:pPr>
        <w:tabs>
          <w:tab w:val="left" w:pos="3828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объединениями МОУ СОШ №4 (по согласованию).       </w:t>
      </w:r>
    </w:p>
    <w:p w:rsidR="00634A07" w:rsidRDefault="00634A07" w:rsidP="000467EA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Pr="00780B36" w:rsidRDefault="00634A07" w:rsidP="00A4724F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Pr="00780B36" w:rsidRDefault="00634A07" w:rsidP="00A4724F">
      <w:pPr>
        <w:tabs>
          <w:tab w:val="left" w:pos="3816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Pr="00780B36" w:rsidRDefault="00634A07" w:rsidP="00780B36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Pr="00780B36" w:rsidRDefault="00634A07" w:rsidP="002C2377">
      <w:pPr>
        <w:tabs>
          <w:tab w:val="left" w:pos="3360"/>
          <w:tab w:val="left" w:pos="381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634A07" w:rsidRPr="00BA501B" w:rsidRDefault="00634A07" w:rsidP="00A4724F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634A07" w:rsidRDefault="00634A07" w:rsidP="008D3598">
      <w:pPr>
        <w:tabs>
          <w:tab w:val="left" w:pos="1440"/>
        </w:tabs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34A07" w:rsidRDefault="00634A07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634A07" w:rsidRDefault="00634A07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634A07" w:rsidRDefault="00634A07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634A07" w:rsidRDefault="00634A07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634A07" w:rsidRDefault="00634A07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634A07" w:rsidRDefault="00634A07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634A07" w:rsidRDefault="00634A07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634A07" w:rsidRDefault="00634A07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634A07" w:rsidRDefault="00634A07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634A07" w:rsidRDefault="00634A07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634A07" w:rsidRDefault="00634A07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634A07" w:rsidRPr="00780B36" w:rsidRDefault="00634A07" w:rsidP="00B43491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4A07" w:rsidRDefault="00634A07" w:rsidP="00B43491">
      <w:pPr>
        <w:ind w:left="-426" w:right="-281"/>
        <w:jc w:val="both"/>
        <w:rPr>
          <w:rFonts w:ascii="Times New Roman" w:hAnsi="Times New Roman" w:cs="Times New Roman"/>
          <w:sz w:val="24"/>
          <w:szCs w:val="24"/>
        </w:rPr>
      </w:pPr>
    </w:p>
    <w:sectPr w:rsidR="00634A07" w:rsidSect="008879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2A9"/>
    <w:rsid w:val="000467EA"/>
    <w:rsid w:val="000B0368"/>
    <w:rsid w:val="001516C8"/>
    <w:rsid w:val="00156AD6"/>
    <w:rsid w:val="00183869"/>
    <w:rsid w:val="0019235F"/>
    <w:rsid w:val="00193C99"/>
    <w:rsid w:val="00194B89"/>
    <w:rsid w:val="002B4BC7"/>
    <w:rsid w:val="002C2377"/>
    <w:rsid w:val="002C652A"/>
    <w:rsid w:val="002D3B20"/>
    <w:rsid w:val="0033743E"/>
    <w:rsid w:val="00407D3F"/>
    <w:rsid w:val="0043022F"/>
    <w:rsid w:val="0045615D"/>
    <w:rsid w:val="004A3DDB"/>
    <w:rsid w:val="004B5281"/>
    <w:rsid w:val="00526019"/>
    <w:rsid w:val="00545EFA"/>
    <w:rsid w:val="00593325"/>
    <w:rsid w:val="00634A07"/>
    <w:rsid w:val="00647F5A"/>
    <w:rsid w:val="0067571E"/>
    <w:rsid w:val="00687C2C"/>
    <w:rsid w:val="00697E96"/>
    <w:rsid w:val="0072682D"/>
    <w:rsid w:val="00754589"/>
    <w:rsid w:val="00756AA8"/>
    <w:rsid w:val="00780B36"/>
    <w:rsid w:val="00794090"/>
    <w:rsid w:val="007B5C62"/>
    <w:rsid w:val="00806D10"/>
    <w:rsid w:val="00810398"/>
    <w:rsid w:val="00817813"/>
    <w:rsid w:val="00822658"/>
    <w:rsid w:val="0088790C"/>
    <w:rsid w:val="008B005A"/>
    <w:rsid w:val="008C3987"/>
    <w:rsid w:val="008D3598"/>
    <w:rsid w:val="008E1035"/>
    <w:rsid w:val="008F7463"/>
    <w:rsid w:val="00911316"/>
    <w:rsid w:val="00940D71"/>
    <w:rsid w:val="00955F05"/>
    <w:rsid w:val="009645BB"/>
    <w:rsid w:val="009B6527"/>
    <w:rsid w:val="009F7997"/>
    <w:rsid w:val="00A4724F"/>
    <w:rsid w:val="00A516B7"/>
    <w:rsid w:val="00A85BE6"/>
    <w:rsid w:val="00A9294D"/>
    <w:rsid w:val="00B1142C"/>
    <w:rsid w:val="00B43491"/>
    <w:rsid w:val="00B7083B"/>
    <w:rsid w:val="00BA501B"/>
    <w:rsid w:val="00BD3331"/>
    <w:rsid w:val="00CB1A4E"/>
    <w:rsid w:val="00CB2D32"/>
    <w:rsid w:val="00D60EE2"/>
    <w:rsid w:val="00D7343D"/>
    <w:rsid w:val="00D77ED5"/>
    <w:rsid w:val="00D907AE"/>
    <w:rsid w:val="00D93253"/>
    <w:rsid w:val="00D9591A"/>
    <w:rsid w:val="00DA1C12"/>
    <w:rsid w:val="00DA23E1"/>
    <w:rsid w:val="00DC01B5"/>
    <w:rsid w:val="00DE6F1E"/>
    <w:rsid w:val="00DF25EE"/>
    <w:rsid w:val="00DF2AE0"/>
    <w:rsid w:val="00E269DF"/>
    <w:rsid w:val="00ED0DE5"/>
    <w:rsid w:val="00EF4E4A"/>
    <w:rsid w:val="00F25349"/>
    <w:rsid w:val="00F36058"/>
    <w:rsid w:val="00F51EA9"/>
    <w:rsid w:val="00F75795"/>
    <w:rsid w:val="00F935C0"/>
    <w:rsid w:val="00FB4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90C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C6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652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DC01B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897</TotalTime>
  <Pages>4</Pages>
  <Words>1065</Words>
  <Characters>6077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Теплая Елена Михайловна</dc:creator>
  <cp:keywords/>
  <dc:description/>
  <cp:lastModifiedBy>Лосева Е.Ю.</cp:lastModifiedBy>
  <cp:revision>50</cp:revision>
  <cp:lastPrinted>2023-10-11T12:56:00Z</cp:lastPrinted>
  <dcterms:created xsi:type="dcterms:W3CDTF">2023-06-13T07:42:00Z</dcterms:created>
  <dcterms:modified xsi:type="dcterms:W3CDTF">2023-12-11T16:01:00Z</dcterms:modified>
</cp:coreProperties>
</file>